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41" w:rsidRPr="00CC3DAE" w:rsidRDefault="009A6C41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1</w:t>
      </w:r>
    </w:p>
    <w:p w:rsidR="009A6C41" w:rsidRPr="00020F8C" w:rsidRDefault="009A6C41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9A6C41" w:rsidRPr="009652AB" w:rsidRDefault="009A6C41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 w:rsidRPr="00A3348F">
        <w:rPr>
          <w:rStyle w:val="1"/>
          <w:rFonts w:ascii="Times New Roman" w:hAnsi="Times New Roman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020F8C">
        <w:rPr>
          <w:bCs/>
          <w:szCs w:val="28"/>
        </w:rPr>
        <w:t>»</w:t>
      </w:r>
    </w:p>
    <w:p w:rsidR="009A6C41" w:rsidRDefault="009A6C41" w:rsidP="00D54938">
      <w:pPr>
        <w:spacing w:after="0" w:line="240" w:lineRule="auto"/>
        <w:ind w:left="4820"/>
        <w:jc w:val="both"/>
        <w:rPr>
          <w:szCs w:val="28"/>
        </w:rPr>
      </w:pPr>
    </w:p>
    <w:p w:rsidR="009A6C41" w:rsidRDefault="009A6C41" w:rsidP="00D54938">
      <w:pPr>
        <w:spacing w:after="0" w:line="240" w:lineRule="auto"/>
        <w:ind w:left="4820"/>
        <w:jc w:val="both"/>
        <w:rPr>
          <w:szCs w:val="28"/>
        </w:rPr>
      </w:pPr>
    </w:p>
    <w:p w:rsidR="009A6C41" w:rsidRPr="00DD1891" w:rsidRDefault="009A6C41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  <w:lang w:eastAsia="ru-RU"/>
        </w:rPr>
      </w:pPr>
      <w:r w:rsidRPr="00DD1891">
        <w:rPr>
          <w:b/>
          <w:szCs w:val="28"/>
          <w:lang w:eastAsia="ru-RU"/>
        </w:rPr>
        <w:t>Перечень условных обозначений и сокращений:</w:t>
      </w:r>
    </w:p>
    <w:p w:rsidR="009A6C41" w:rsidRDefault="009A6C41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9A6C41" w:rsidRDefault="009A6C41" w:rsidP="00707E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  <w:r w:rsidRPr="007618F1">
        <w:rPr>
          <w:bCs/>
          <w:szCs w:val="28"/>
        </w:rPr>
        <w:t>Административный регламент</w:t>
      </w:r>
      <w:r>
        <w:rPr>
          <w:bCs/>
          <w:szCs w:val="28"/>
        </w:rPr>
        <w:t xml:space="preserve"> – а</w:t>
      </w:r>
      <w:r w:rsidRPr="007618F1">
        <w:rPr>
          <w:bCs/>
          <w:szCs w:val="28"/>
        </w:rPr>
        <w:t>дминистративный регламент предоставления муниципальной услуги «</w:t>
      </w:r>
      <w:r w:rsidRPr="00A3348F">
        <w:rPr>
          <w:rStyle w:val="1"/>
          <w:rFonts w:ascii="Times New Roman" w:hAnsi="Times New Roman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7618F1">
        <w:rPr>
          <w:bCs/>
          <w:szCs w:val="28"/>
        </w:rPr>
        <w:t>»</w:t>
      </w:r>
      <w:r>
        <w:rPr>
          <w:bCs/>
          <w:szCs w:val="28"/>
        </w:rPr>
        <w:t>.</w:t>
      </w:r>
    </w:p>
    <w:p w:rsidR="009A6C41" w:rsidRDefault="009A6C41" w:rsidP="00707EED">
      <w:pPr>
        <w:spacing w:after="0" w:line="24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Муниципальная услуга – </w:t>
      </w:r>
      <w:r w:rsidRPr="007618F1">
        <w:rPr>
          <w:bCs/>
          <w:szCs w:val="28"/>
        </w:rPr>
        <w:t xml:space="preserve">порядок и стандарт предоставления муниципальной услуги по </w:t>
      </w:r>
      <w:r>
        <w:rPr>
          <w:rStyle w:val="1"/>
          <w:rFonts w:ascii="Times New Roman" w:hAnsi="Times New Roman"/>
        </w:rPr>
        <w:t>предоставлению</w:t>
      </w:r>
      <w:r w:rsidRPr="00A3348F">
        <w:rPr>
          <w:rStyle w:val="1"/>
          <w:rFonts w:ascii="Times New Roman" w:hAnsi="Times New Roman"/>
        </w:rPr>
        <w:t xml:space="preserve">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>
        <w:rPr>
          <w:bCs/>
          <w:szCs w:val="28"/>
        </w:rPr>
        <w:t>.</w:t>
      </w:r>
    </w:p>
    <w:p w:rsidR="009A6C41" w:rsidRDefault="009A6C41" w:rsidP="00707EED">
      <w:pPr>
        <w:spacing w:after="0" w:line="240" w:lineRule="auto"/>
        <w:ind w:firstLine="708"/>
        <w:jc w:val="both"/>
        <w:rPr>
          <w:rStyle w:val="1"/>
          <w:rFonts w:ascii="Times New Roman" w:hAnsi="Times New Roman"/>
          <w:szCs w:val="28"/>
        </w:rPr>
      </w:pPr>
      <w:r w:rsidRPr="00682943">
        <w:rPr>
          <w:rStyle w:val="1"/>
          <w:rFonts w:ascii="Times New Roman" w:hAnsi="Times New Roman"/>
          <w:szCs w:val="28"/>
        </w:rPr>
        <w:t>Единый портал</w:t>
      </w:r>
      <w:r>
        <w:rPr>
          <w:rStyle w:val="1"/>
          <w:rFonts w:ascii="Times New Roman" w:hAnsi="Times New Roman"/>
          <w:szCs w:val="28"/>
        </w:rPr>
        <w:t xml:space="preserve"> – </w:t>
      </w:r>
      <w:r w:rsidRPr="00682943">
        <w:rPr>
          <w:rStyle w:val="1"/>
          <w:rFonts w:ascii="Times New Roman" w:hAnsi="Times New Roman"/>
          <w:szCs w:val="28"/>
        </w:rPr>
        <w:t>федеральн</w:t>
      </w:r>
      <w:r>
        <w:rPr>
          <w:rStyle w:val="1"/>
          <w:rFonts w:ascii="Times New Roman" w:hAnsi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/>
          <w:szCs w:val="28"/>
        </w:rPr>
        <w:t>государственн</w:t>
      </w:r>
      <w:r>
        <w:rPr>
          <w:rStyle w:val="1"/>
          <w:rFonts w:ascii="Times New Roman" w:hAnsi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/>
          <w:szCs w:val="28"/>
        </w:rPr>
        <w:t>информационн</w:t>
      </w:r>
      <w:r>
        <w:rPr>
          <w:rStyle w:val="1"/>
          <w:rFonts w:ascii="Times New Roman" w:hAnsi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/>
          <w:szCs w:val="28"/>
        </w:rPr>
        <w:t>систем</w:t>
      </w:r>
      <w:r>
        <w:rPr>
          <w:rStyle w:val="1"/>
          <w:rFonts w:ascii="Times New Roman" w:hAnsi="Times New Roman"/>
          <w:szCs w:val="28"/>
        </w:rPr>
        <w:t>а</w:t>
      </w:r>
      <w:r w:rsidRPr="00682943">
        <w:rPr>
          <w:rStyle w:val="1"/>
          <w:rFonts w:ascii="Times New Roman" w:hAnsi="Times New Roman"/>
          <w:szCs w:val="28"/>
        </w:rPr>
        <w:t xml:space="preserve"> «Единый портал государственных и муниципальных услуг (функций)»</w:t>
      </w:r>
      <w:r>
        <w:rPr>
          <w:rStyle w:val="1"/>
          <w:rFonts w:ascii="Times New Roman" w:hAnsi="Times New Roman"/>
          <w:szCs w:val="28"/>
        </w:rPr>
        <w:t>.</w:t>
      </w:r>
    </w:p>
    <w:p w:rsidR="009A6C41" w:rsidRDefault="009A6C41" w:rsidP="00707EED">
      <w:pPr>
        <w:spacing w:after="0" w:line="240" w:lineRule="auto"/>
        <w:ind w:firstLine="708"/>
        <w:jc w:val="both"/>
        <w:rPr>
          <w:rStyle w:val="1"/>
          <w:rFonts w:ascii="Times New Roman" w:hAnsi="Times New Roman"/>
          <w:szCs w:val="28"/>
        </w:rPr>
      </w:pPr>
      <w:r w:rsidRPr="00682943">
        <w:rPr>
          <w:rStyle w:val="1"/>
          <w:rFonts w:ascii="Times New Roman" w:hAnsi="Times New Roman"/>
          <w:szCs w:val="28"/>
        </w:rPr>
        <w:t>Региональный портал</w:t>
      </w:r>
      <w:r>
        <w:rPr>
          <w:rStyle w:val="1"/>
          <w:rFonts w:ascii="Times New Roman" w:hAnsi="Times New Roman"/>
          <w:szCs w:val="28"/>
        </w:rPr>
        <w:t xml:space="preserve"> – г</w:t>
      </w:r>
      <w:r w:rsidRPr="00682943">
        <w:rPr>
          <w:rStyle w:val="1"/>
          <w:rFonts w:ascii="Times New Roman" w:hAnsi="Times New Roman"/>
          <w:szCs w:val="28"/>
        </w:rPr>
        <w:t>осударственн</w:t>
      </w:r>
      <w:r>
        <w:rPr>
          <w:rStyle w:val="1"/>
          <w:rFonts w:ascii="Times New Roman" w:hAnsi="Times New Roman"/>
          <w:szCs w:val="28"/>
        </w:rPr>
        <w:t>ой</w:t>
      </w:r>
      <w:r w:rsidRPr="00682943">
        <w:rPr>
          <w:rStyle w:val="1"/>
          <w:rFonts w:ascii="Times New Roman" w:hAnsi="Times New Roman"/>
          <w:szCs w:val="28"/>
        </w:rPr>
        <w:t xml:space="preserve"> информационной систем</w:t>
      </w:r>
      <w:r>
        <w:rPr>
          <w:rStyle w:val="1"/>
          <w:rFonts w:ascii="Times New Roman" w:hAnsi="Times New Roman"/>
          <w:szCs w:val="28"/>
        </w:rPr>
        <w:t>ы</w:t>
      </w:r>
      <w:r w:rsidRPr="00682943">
        <w:rPr>
          <w:rStyle w:val="1"/>
          <w:rFonts w:ascii="Times New Roman" w:hAnsi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>
        <w:rPr>
          <w:rStyle w:val="1"/>
          <w:rFonts w:ascii="Times New Roman" w:hAnsi="Times New Roman"/>
          <w:szCs w:val="28"/>
        </w:rPr>
        <w:t>.</w:t>
      </w:r>
    </w:p>
    <w:p w:rsidR="009A6C41" w:rsidRPr="007618F1" w:rsidRDefault="009A6C4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Администрация – администрация муниципального образования Абинский район.</w:t>
      </w:r>
    </w:p>
    <w:p w:rsidR="009A6C41" w:rsidRDefault="009A6C4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Управление – управление муниципальной собственности администрации муниципального образования Абинский район.</w:t>
      </w:r>
    </w:p>
    <w:p w:rsidR="009A6C41" w:rsidRDefault="009A6C4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</w:pPr>
      <w:r>
        <w:t>МФЦ – многофункциональный центр.</w:t>
      </w:r>
    </w:p>
    <w:p w:rsidR="009A6C41" w:rsidRDefault="009A6C4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ЕГРЮЛ – Единый государственный реестр юридических лиц.</w:t>
      </w:r>
      <w:bookmarkStart w:id="0" w:name="_GoBack"/>
      <w:bookmarkEnd w:id="0"/>
    </w:p>
    <w:p w:rsidR="009A6C41" w:rsidRDefault="009A6C41" w:rsidP="00707EE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Cs w:val="28"/>
        </w:rPr>
      </w:pPr>
      <w:r>
        <w:rPr>
          <w:szCs w:val="28"/>
        </w:rPr>
        <w:t>ЕГРН – Единый государственный реестр недвижимости.</w:t>
      </w:r>
    </w:p>
    <w:p w:rsidR="009A6C41" w:rsidRDefault="009A6C41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</w:p>
    <w:p w:rsidR="009A6C41" w:rsidRDefault="009A6C41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</w:p>
    <w:p w:rsidR="009A6C41" w:rsidRDefault="009A6C41" w:rsidP="002B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 xml:space="preserve">Начальник управления </w:t>
      </w:r>
    </w:p>
    <w:p w:rsidR="009A6C41" w:rsidRPr="00916439" w:rsidRDefault="009A6C41" w:rsidP="002B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>муниципальной собственности                                                         Н.И. Федосеева</w:t>
      </w:r>
    </w:p>
    <w:sectPr w:rsidR="009A6C41" w:rsidRPr="00916439" w:rsidSect="00A3348F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C41" w:rsidRDefault="009A6C41" w:rsidP="001813EF">
      <w:pPr>
        <w:spacing w:after="0" w:line="240" w:lineRule="auto"/>
      </w:pPr>
      <w:r>
        <w:separator/>
      </w:r>
    </w:p>
  </w:endnote>
  <w:endnote w:type="continuationSeparator" w:id="1">
    <w:p w:rsidR="009A6C41" w:rsidRDefault="009A6C41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C41" w:rsidRDefault="009A6C41" w:rsidP="001813EF">
      <w:pPr>
        <w:spacing w:after="0" w:line="240" w:lineRule="auto"/>
      </w:pPr>
      <w:r>
        <w:separator/>
      </w:r>
    </w:p>
  </w:footnote>
  <w:footnote w:type="continuationSeparator" w:id="1">
    <w:p w:rsidR="009A6C41" w:rsidRDefault="009A6C41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C41" w:rsidRDefault="009A6C4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9A6C41" w:rsidRDefault="009A6C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3EF"/>
    <w:rsid w:val="00020F8C"/>
    <w:rsid w:val="00024135"/>
    <w:rsid w:val="0003406B"/>
    <w:rsid w:val="00044FD3"/>
    <w:rsid w:val="000508F6"/>
    <w:rsid w:val="0009236A"/>
    <w:rsid w:val="0009678C"/>
    <w:rsid w:val="000A40BE"/>
    <w:rsid w:val="000B5087"/>
    <w:rsid w:val="00132021"/>
    <w:rsid w:val="00133D11"/>
    <w:rsid w:val="00150D56"/>
    <w:rsid w:val="0016269B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B519C"/>
    <w:rsid w:val="002D2DAD"/>
    <w:rsid w:val="00304F10"/>
    <w:rsid w:val="00321CC1"/>
    <w:rsid w:val="00335C50"/>
    <w:rsid w:val="0033679B"/>
    <w:rsid w:val="00346443"/>
    <w:rsid w:val="0036496B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4F727A"/>
    <w:rsid w:val="00534C05"/>
    <w:rsid w:val="00556423"/>
    <w:rsid w:val="00563EDF"/>
    <w:rsid w:val="005B2A82"/>
    <w:rsid w:val="005B615C"/>
    <w:rsid w:val="005C0588"/>
    <w:rsid w:val="005F73E7"/>
    <w:rsid w:val="00631797"/>
    <w:rsid w:val="00646030"/>
    <w:rsid w:val="00655CC2"/>
    <w:rsid w:val="00660BD2"/>
    <w:rsid w:val="0066137E"/>
    <w:rsid w:val="006631AC"/>
    <w:rsid w:val="006656A3"/>
    <w:rsid w:val="00682943"/>
    <w:rsid w:val="00707EED"/>
    <w:rsid w:val="007618F1"/>
    <w:rsid w:val="007A606E"/>
    <w:rsid w:val="007E5D6F"/>
    <w:rsid w:val="00810116"/>
    <w:rsid w:val="00810BA5"/>
    <w:rsid w:val="00872302"/>
    <w:rsid w:val="00876BE8"/>
    <w:rsid w:val="008A12FD"/>
    <w:rsid w:val="008E18B7"/>
    <w:rsid w:val="00916439"/>
    <w:rsid w:val="009652AB"/>
    <w:rsid w:val="00973402"/>
    <w:rsid w:val="00990941"/>
    <w:rsid w:val="009A3886"/>
    <w:rsid w:val="009A602E"/>
    <w:rsid w:val="009A6C41"/>
    <w:rsid w:val="009E7253"/>
    <w:rsid w:val="00A0036D"/>
    <w:rsid w:val="00A07DF0"/>
    <w:rsid w:val="00A272AE"/>
    <w:rsid w:val="00A3348F"/>
    <w:rsid w:val="00A36989"/>
    <w:rsid w:val="00A461EE"/>
    <w:rsid w:val="00A926CF"/>
    <w:rsid w:val="00AA2464"/>
    <w:rsid w:val="00AE4562"/>
    <w:rsid w:val="00B04DB1"/>
    <w:rsid w:val="00B16D26"/>
    <w:rsid w:val="00B573F8"/>
    <w:rsid w:val="00B57427"/>
    <w:rsid w:val="00B70DF1"/>
    <w:rsid w:val="00B726FB"/>
    <w:rsid w:val="00BC78A2"/>
    <w:rsid w:val="00C34A71"/>
    <w:rsid w:val="00C35D3C"/>
    <w:rsid w:val="00C6115F"/>
    <w:rsid w:val="00C71ECE"/>
    <w:rsid w:val="00CC3DAE"/>
    <w:rsid w:val="00D22F01"/>
    <w:rsid w:val="00D276F6"/>
    <w:rsid w:val="00D54938"/>
    <w:rsid w:val="00D9287A"/>
    <w:rsid w:val="00DC3E60"/>
    <w:rsid w:val="00DD1891"/>
    <w:rsid w:val="00DF51D3"/>
    <w:rsid w:val="00E63A2F"/>
    <w:rsid w:val="00E76AF5"/>
    <w:rsid w:val="00EB4266"/>
    <w:rsid w:val="00EF103E"/>
    <w:rsid w:val="00EF23FF"/>
    <w:rsid w:val="00F0281F"/>
    <w:rsid w:val="00F60ADD"/>
    <w:rsid w:val="00F806CE"/>
    <w:rsid w:val="00FA0A95"/>
    <w:rsid w:val="00FE4273"/>
    <w:rsid w:val="00FF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13EF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DefaultParagraphFont"/>
    <w:uiPriority w:val="99"/>
    <w:rsid w:val="007E5D6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Typewriter">
    <w:name w:val="HTML Typewriter"/>
    <w:basedOn w:val="DefaultParagraphFont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1973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E63A2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C05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">
    <w:name w:val="Символы концевой сноски"/>
    <w:uiPriority w:val="99"/>
    <w:rsid w:val="00397BF7"/>
    <w:rPr>
      <w:vertAlign w:val="superscript"/>
    </w:rPr>
  </w:style>
  <w:style w:type="character" w:customStyle="1" w:styleId="1">
    <w:name w:val="Обычный1"/>
    <w:uiPriority w:val="99"/>
    <w:rsid w:val="00707EED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06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261</Words>
  <Characters>1494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Admin</dc:creator>
  <cp:keywords/>
  <dc:description/>
  <cp:lastModifiedBy>777</cp:lastModifiedBy>
  <cp:revision>2</cp:revision>
  <cp:lastPrinted>2025-11-17T12:43:00Z</cp:lastPrinted>
  <dcterms:created xsi:type="dcterms:W3CDTF">2026-07-14T10:34:00Z</dcterms:created>
  <dcterms:modified xsi:type="dcterms:W3CDTF">2026-07-14T10:34:00Z</dcterms:modified>
</cp:coreProperties>
</file>